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F9B2F" w14:textId="77777777" w:rsidR="00F4209D" w:rsidRDefault="00F4209D" w:rsidP="00F4209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Robert PATSON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fl.1479)</w:t>
      </w:r>
    </w:p>
    <w:p w14:paraId="01F13B69" w14:textId="77777777" w:rsidR="00F4209D" w:rsidRDefault="00F4209D" w:rsidP="00F4209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1E80DCD3" w14:textId="77777777" w:rsidR="00F4209D" w:rsidRDefault="00F4209D" w:rsidP="00F4209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0A44E8A" w14:textId="77777777" w:rsidR="00F4209D" w:rsidRDefault="00F4209D" w:rsidP="00F4209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A65E457" w14:textId="77777777" w:rsidR="00F4209D" w:rsidRDefault="00F4209D" w:rsidP="00F4209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1479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John Richardson(q.v.) resigned to him any claim he had to “one tenement of</w:t>
      </w:r>
    </w:p>
    <w:p w14:paraId="41F5C023" w14:textId="77777777" w:rsidR="00F4209D" w:rsidRDefault="00F4209D" w:rsidP="00F4209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burgage with its appurtenances”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Framwelgate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D8D316" w14:textId="77777777" w:rsidR="00F4209D" w:rsidRDefault="00F4209D" w:rsidP="00F4209D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p.64)</w:t>
      </w:r>
    </w:p>
    <w:p w14:paraId="1826BAB4" w14:textId="77777777" w:rsidR="00F4209D" w:rsidRDefault="00F4209D" w:rsidP="00F4209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0D5385A" w14:textId="77777777" w:rsidR="00F4209D" w:rsidRDefault="00F4209D" w:rsidP="00F4209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EDF8793" w14:textId="77777777" w:rsidR="00F4209D" w:rsidRDefault="00F4209D" w:rsidP="00F4209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 August 2022</w:t>
      </w:r>
    </w:p>
    <w:p w14:paraId="6BE03D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6BA4D" w14:textId="77777777" w:rsidR="00F4209D" w:rsidRDefault="00F4209D" w:rsidP="009139A6">
      <w:r>
        <w:separator/>
      </w:r>
    </w:p>
  </w:endnote>
  <w:endnote w:type="continuationSeparator" w:id="0">
    <w:p w14:paraId="0FC3F9FC" w14:textId="77777777" w:rsidR="00F4209D" w:rsidRDefault="00F420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15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C5D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0FB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070E" w14:textId="77777777" w:rsidR="00F4209D" w:rsidRDefault="00F4209D" w:rsidP="009139A6">
      <w:r>
        <w:separator/>
      </w:r>
    </w:p>
  </w:footnote>
  <w:footnote w:type="continuationSeparator" w:id="0">
    <w:p w14:paraId="4AE74FBA" w14:textId="77777777" w:rsidR="00F4209D" w:rsidRDefault="00F420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CCA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47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E3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09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209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4AC14"/>
  <w15:chartTrackingRefBased/>
  <w15:docId w15:val="{8E15C170-2A59-49F1-9F75-A731C7E3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2022-08-17T20:15:00Z</dcterms:created>
  <dcterms:modified xsi:type="dcterms:W3CDTF">2022-08-17T20:15:00Z</dcterms:modified>
</cp:coreProperties>
</file>